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2920D2" w14:textId="15437D9F" w:rsidR="00090906" w:rsidRDefault="00090906" w:rsidP="00256F0C">
      <w:pPr>
        <w:pStyle w:val="Kop1"/>
      </w:pPr>
      <w:r>
        <w:t>Blink</w:t>
      </w:r>
      <w:r w:rsidR="00256F0C">
        <w:t>!</w:t>
      </w:r>
      <w:r>
        <w:t xml:space="preserve"> </w:t>
      </w:r>
      <w:r w:rsidR="00256F0C">
        <w:t>T</w:t>
      </w:r>
      <w:r>
        <w:t>oolkit voor intranet en sociale media</w:t>
      </w:r>
    </w:p>
    <w:p w14:paraId="38DCD8CE" w14:textId="6F05A0D0" w:rsidR="00090906" w:rsidRDefault="00090906" w:rsidP="00090906">
      <w:pPr>
        <w:pStyle w:val="Kop2"/>
      </w:pPr>
      <w:r>
        <w:t xml:space="preserve">Hoe gebruik je de </w:t>
      </w:r>
      <w:proofErr w:type="spellStart"/>
      <w:r>
        <w:t>toolkit</w:t>
      </w:r>
      <w:proofErr w:type="spellEnd"/>
      <w:r>
        <w:t xml:space="preserve"> van B</w:t>
      </w:r>
      <w:r w:rsidR="00256F0C">
        <w:t>link</w:t>
      </w:r>
      <w:r>
        <w:t>! voor je medewerkers</w:t>
      </w:r>
    </w:p>
    <w:p w14:paraId="0B761960" w14:textId="4C1B0560" w:rsidR="00090906" w:rsidRDefault="00090906" w:rsidP="00090906">
      <w:pPr>
        <w:pStyle w:val="Opsomming"/>
      </w:pPr>
      <w:r>
        <w:t xml:space="preserve">Plaats berichten en foto’s van BLINK! op je intranet en sociale media voor medewerkers. </w:t>
      </w:r>
    </w:p>
    <w:p w14:paraId="4CB836BD" w14:textId="6E3EBE37" w:rsidR="00090906" w:rsidRDefault="00090906" w:rsidP="00090906">
      <w:pPr>
        <w:pStyle w:val="Opsomming"/>
      </w:pPr>
      <w:r>
        <w:t>Herschrijf de berichten naar eigen inzicht</w:t>
      </w:r>
    </w:p>
    <w:p w14:paraId="5218D9B5" w14:textId="3D436857" w:rsidR="00090906" w:rsidRDefault="00090906" w:rsidP="00090906">
      <w:pPr>
        <w:pStyle w:val="Opsomming"/>
      </w:pPr>
      <w:r>
        <w:t xml:space="preserve">Publiceer de flyers of print ze en deel ze uit </w:t>
      </w:r>
    </w:p>
    <w:p w14:paraId="1E64E7EC" w14:textId="40F78592" w:rsidR="00090906" w:rsidRDefault="00090906" w:rsidP="00090906">
      <w:pPr>
        <w:pStyle w:val="Opsomming"/>
      </w:pPr>
      <w:r>
        <w:t>Organiseer een informatiebijeenkomst</w:t>
      </w:r>
    </w:p>
    <w:p w14:paraId="2022032E" w14:textId="1666E5A4" w:rsidR="00090906" w:rsidRDefault="00090906" w:rsidP="00090906">
      <w:pPr>
        <w:pStyle w:val="Opsomming"/>
      </w:pPr>
      <w:r>
        <w:t>Praat over aandacht voor de loopbaan tijdens een teamoverleg</w:t>
      </w:r>
    </w:p>
    <w:p w14:paraId="7195E91A" w14:textId="1B78CB37" w:rsidR="00090906" w:rsidRDefault="00090906" w:rsidP="00090906">
      <w:pPr>
        <w:pStyle w:val="Kop2"/>
      </w:pPr>
    </w:p>
    <w:p w14:paraId="1F1C7B84" w14:textId="77777777" w:rsidR="00090906" w:rsidRDefault="00090906" w:rsidP="008B5232">
      <w:pPr>
        <w:pStyle w:val="Kop2"/>
      </w:pPr>
      <w:r>
        <w:t xml:space="preserve">Welke informatie moeten medewerkers van jouw organisatie hebben?  </w:t>
      </w:r>
    </w:p>
    <w:p w14:paraId="22BB2E2D" w14:textId="6A85712B" w:rsidR="00090906" w:rsidRDefault="00090906" w:rsidP="00090906">
      <w:pPr>
        <w:pStyle w:val="Opsomming"/>
      </w:pPr>
      <w:r>
        <w:t>Doet de medewerker dit binnen/buiten werktijd?</w:t>
      </w:r>
    </w:p>
    <w:p w14:paraId="01E7492C" w14:textId="51EFBA7F" w:rsidR="00090906" w:rsidRDefault="00090906" w:rsidP="00090906">
      <w:pPr>
        <w:pStyle w:val="Opsomming"/>
      </w:pPr>
      <w:r>
        <w:t>Wat zijn de contactgegevens van de interne loopbaancoach</w:t>
      </w:r>
      <w:r w:rsidR="000F4D59">
        <w:t xml:space="preserve"> of </w:t>
      </w:r>
      <w:r>
        <w:t>loopbaanmedewerker?</w:t>
      </w:r>
    </w:p>
    <w:p w14:paraId="20EEC1C7" w14:textId="6632C6B5" w:rsidR="00090906" w:rsidRDefault="00090906" w:rsidP="00090906">
      <w:pPr>
        <w:pStyle w:val="Opsomming"/>
      </w:pPr>
      <w:r>
        <w:t>Kan je</w:t>
      </w:r>
      <w:r>
        <w:t xml:space="preserve"> medewerkers gebruik maken van Transvorm Loopbaan Portal? Dat kan als jullie gebruik maken van </w:t>
      </w:r>
      <w:hyperlink r:id="rId8" w:history="1">
        <w:r w:rsidRPr="00090906">
          <w:rPr>
            <w:rStyle w:val="Hyperlink"/>
          </w:rPr>
          <w:t>Transvorm Kennisdomein 2: Loopbaan</w:t>
        </w:r>
      </w:hyperlink>
      <w:r>
        <w:t>.</w:t>
      </w:r>
    </w:p>
    <w:p w14:paraId="028CA9E5" w14:textId="77777777" w:rsidR="00090906" w:rsidRDefault="00090906" w:rsidP="00090906"/>
    <w:p w14:paraId="695E5BF4" w14:textId="77777777" w:rsidR="00090906" w:rsidRDefault="00090906" w:rsidP="00090906">
      <w:pPr>
        <w:pStyle w:val="Kop2"/>
      </w:pPr>
      <w:r>
        <w:t>Beeldmateriaal</w:t>
      </w:r>
    </w:p>
    <w:p w14:paraId="63FA8E76" w14:textId="052C8CAD" w:rsidR="00090906" w:rsidRDefault="00090906" w:rsidP="00090906">
      <w:r>
        <w:t xml:space="preserve">Bij de berichten kun je foto’s of </w:t>
      </w:r>
      <w:proofErr w:type="spellStart"/>
      <w:r>
        <w:t>posts</w:t>
      </w:r>
      <w:proofErr w:type="spellEnd"/>
      <w:r>
        <w:t xml:space="preserve"> plaatsen uit de </w:t>
      </w:r>
      <w:r w:rsidR="000F4D59">
        <w:t xml:space="preserve">Blink! </w:t>
      </w:r>
      <w:proofErr w:type="spellStart"/>
      <w:r w:rsidR="000F4D59">
        <w:t>t</w:t>
      </w:r>
      <w:r>
        <w:t>oolkit</w:t>
      </w:r>
      <w:proofErr w:type="spellEnd"/>
      <w:r>
        <w:t>.</w:t>
      </w:r>
    </w:p>
    <w:p w14:paraId="1E382826" w14:textId="77777777" w:rsidR="00090906" w:rsidRDefault="00090906" w:rsidP="00090906"/>
    <w:p w14:paraId="6B690721" w14:textId="77777777" w:rsidR="00090906" w:rsidRDefault="00090906" w:rsidP="00090906">
      <w:pPr>
        <w:pStyle w:val="Kop1"/>
      </w:pPr>
      <w:r>
        <w:t>Berichten</w:t>
      </w:r>
    </w:p>
    <w:p w14:paraId="37436836" w14:textId="77777777" w:rsidR="00090906" w:rsidRDefault="00090906" w:rsidP="00090906">
      <w:pPr>
        <w:pStyle w:val="Kop2"/>
      </w:pPr>
      <w:r>
        <w:t>Bericht 1: Ondersteuning bij je loopbaan met Blink!</w:t>
      </w:r>
    </w:p>
    <w:p w14:paraId="4CCD13D5" w14:textId="20BD4A0C" w:rsidR="00090906" w:rsidRDefault="00280D33" w:rsidP="00090906">
      <w:r w:rsidRPr="00280D33">
        <w:t xml:space="preserve">Uit landelijk onderzoek blijkt dat </w:t>
      </w:r>
      <w:r w:rsidR="00C601B5">
        <w:t>g</w:t>
      </w:r>
      <w:r w:rsidRPr="00280D33">
        <w:t>ebrek aan (loopbaan) ontwikkelmogelijkheden, werkinhoud en werkdruk al jaren in de top 3 van vertrekthema’s</w:t>
      </w:r>
      <w:r w:rsidR="00C601B5">
        <w:t xml:space="preserve"> staan</w:t>
      </w:r>
      <w:r w:rsidRPr="00280D33">
        <w:t>.</w:t>
      </w:r>
      <w:r w:rsidR="001A21CE">
        <w:t xml:space="preserve"> </w:t>
      </w:r>
      <w:r w:rsidR="001A21CE">
        <w:t>Daar willen we wat aan doen.</w:t>
      </w:r>
    </w:p>
    <w:p w14:paraId="75BE445A" w14:textId="77777777" w:rsidR="00280D33" w:rsidRDefault="00280D33" w:rsidP="00090906"/>
    <w:p w14:paraId="727EA6AC" w14:textId="77777777" w:rsidR="00090906" w:rsidRDefault="00090906" w:rsidP="00090906">
      <w:r>
        <w:t>Blink!</w:t>
      </w:r>
    </w:p>
    <w:p w14:paraId="7FCCFB95" w14:textId="77777777" w:rsidR="00090906" w:rsidRDefault="00090906" w:rsidP="00090906"/>
    <w:p w14:paraId="75DC80EE" w14:textId="3D51F489" w:rsidR="00090906" w:rsidRDefault="00090906" w:rsidP="00090906">
      <w:r>
        <w:t xml:space="preserve">Heb jij ideeën of vragen over </w:t>
      </w:r>
      <w:r w:rsidR="001A21CE">
        <w:t>je</w:t>
      </w:r>
      <w:r>
        <w:t xml:space="preserve"> loopbaan? Over werkplezier, de balans tussen werk en privé? Heb je zin om door te groeien, bij jouw organisatie of een organisatie in de buurt? </w:t>
      </w:r>
    </w:p>
    <w:p w14:paraId="274B29C4" w14:textId="77777777" w:rsidR="00090906" w:rsidRDefault="00090906" w:rsidP="00090906"/>
    <w:p w14:paraId="29E47789" w14:textId="086E8CD6" w:rsidR="00090906" w:rsidRDefault="00090906" w:rsidP="00090906">
      <w:r>
        <w:t>Werk aan je loopbaan in de volle breedte! Kijk voor informatie over</w:t>
      </w:r>
      <w:r w:rsidR="007E0082">
        <w:t xml:space="preserve"> </w:t>
      </w:r>
      <w:r>
        <w:t xml:space="preserve">(loopbaan)coaches, workshops en meer op </w:t>
      </w:r>
      <w:r>
        <w:t>www.b</w:t>
      </w:r>
      <w:r>
        <w:t>link</w:t>
      </w:r>
      <w:r>
        <w:t>b</w:t>
      </w:r>
      <w:r>
        <w:t>rabant.nl</w:t>
      </w:r>
    </w:p>
    <w:p w14:paraId="3CCA8861" w14:textId="77777777" w:rsidR="00090906" w:rsidRDefault="00090906" w:rsidP="00090906"/>
    <w:p w14:paraId="40DEC143" w14:textId="77777777" w:rsidR="00090906" w:rsidRDefault="00090906" w:rsidP="00090906">
      <w:pPr>
        <w:pStyle w:val="Kop2"/>
      </w:pPr>
      <w:r>
        <w:t>Bericht 2: Ideeën en antwoorden over je werk met Blink!</w:t>
      </w:r>
    </w:p>
    <w:p w14:paraId="3CA900E1" w14:textId="10FA1792" w:rsidR="00090906" w:rsidRDefault="00090906" w:rsidP="00090906">
      <w:r>
        <w:t xml:space="preserve">Je loopt </w:t>
      </w:r>
      <w:r w:rsidR="00BD71FB">
        <w:t xml:space="preserve">rond </w:t>
      </w:r>
      <w:r>
        <w:t xml:space="preserve">met plannen of vragen over je loopbaan. Je wilt andere taken of meer verantwoordelijkheden. Meer uren. </w:t>
      </w:r>
      <w:r w:rsidR="00F46874">
        <w:t>I</w:t>
      </w:r>
      <w:r>
        <w:t>ets heel anders doen binnen de organisatie.</w:t>
      </w:r>
      <w:r w:rsidR="0062428F">
        <w:t xml:space="preserve"> </w:t>
      </w:r>
      <w:r>
        <w:t xml:space="preserve">Misschien denk je wel eens over een ander werkveld in de zorg. </w:t>
      </w:r>
    </w:p>
    <w:p w14:paraId="3A9393E7" w14:textId="77777777" w:rsidR="00090906" w:rsidRDefault="00090906" w:rsidP="00090906"/>
    <w:p w14:paraId="4A9DC86E" w14:textId="77777777" w:rsidR="00090906" w:rsidRDefault="00090906" w:rsidP="00090906">
      <w:r>
        <w:t xml:space="preserve">Blink! </w:t>
      </w:r>
    </w:p>
    <w:p w14:paraId="221EF0B1" w14:textId="77777777" w:rsidR="00090906" w:rsidRDefault="00090906" w:rsidP="00090906"/>
    <w:p w14:paraId="180469C7" w14:textId="7E7DCC41" w:rsidR="00090906" w:rsidRDefault="00090906" w:rsidP="00090906">
      <w:r>
        <w:t>Praat eens met je leidinggevende</w:t>
      </w:r>
      <w:r w:rsidR="007E0082">
        <w:t xml:space="preserve"> o</w:t>
      </w:r>
      <w:r>
        <w:t xml:space="preserve">f met een (loopbaan)coach. Ontdek </w:t>
      </w:r>
      <w:r w:rsidR="00F46874">
        <w:t>je</w:t>
      </w:r>
      <w:r>
        <w:t xml:space="preserve"> talenten</w:t>
      </w:r>
      <w:r w:rsidR="00952677">
        <w:t xml:space="preserve"> en</w:t>
      </w:r>
      <w:r>
        <w:t xml:space="preserve"> leer om ze zo goed mogelijk te gebruiken en te ontwikkelen. Met de onafhankelijke coach </w:t>
      </w:r>
      <w:r w:rsidR="007E0082">
        <w:lastRenderedPageBreak/>
        <w:t>bespreek</w:t>
      </w:r>
      <w:r>
        <w:t xml:space="preserve"> je al</w:t>
      </w:r>
      <w:r w:rsidR="00952677">
        <w:t xml:space="preserve"> je</w:t>
      </w:r>
      <w:r>
        <w:t xml:space="preserve"> mogelijkheden in vertrouwen. Zodat je met een goed gevoel weer aan het werk gaat.</w:t>
      </w:r>
    </w:p>
    <w:p w14:paraId="7C5AC8F6" w14:textId="77777777" w:rsidR="00090906" w:rsidRDefault="00090906" w:rsidP="00090906"/>
    <w:p w14:paraId="41DC851F" w14:textId="29701088" w:rsidR="00090906" w:rsidRPr="00090906" w:rsidRDefault="00090906" w:rsidP="00090906">
      <w:pPr>
        <w:rPr>
          <w:i/>
          <w:iCs/>
        </w:rPr>
      </w:pPr>
      <w:r w:rsidRPr="00090906">
        <w:rPr>
          <w:i/>
          <w:iCs/>
        </w:rPr>
        <w:t xml:space="preserve">[Noot voor organisatie: </w:t>
      </w:r>
      <w:r>
        <w:rPr>
          <w:i/>
          <w:iCs/>
        </w:rPr>
        <w:t>Heeft</w:t>
      </w:r>
      <w:r w:rsidRPr="00090906">
        <w:rPr>
          <w:i/>
          <w:iCs/>
        </w:rPr>
        <w:t xml:space="preserve"> je organisatie een interne coach/loopbaanmedewerker</w:t>
      </w:r>
      <w:r>
        <w:rPr>
          <w:i/>
          <w:iCs/>
        </w:rPr>
        <w:t>? P</w:t>
      </w:r>
      <w:r w:rsidRPr="00090906">
        <w:rPr>
          <w:i/>
          <w:iCs/>
        </w:rPr>
        <w:t xml:space="preserve">laats </w:t>
      </w:r>
      <w:r>
        <w:rPr>
          <w:i/>
          <w:iCs/>
        </w:rPr>
        <w:t xml:space="preserve">dan </w:t>
      </w:r>
      <w:r w:rsidRPr="00090906">
        <w:rPr>
          <w:i/>
          <w:iCs/>
        </w:rPr>
        <w:t xml:space="preserve">hier </w:t>
      </w:r>
      <w:r>
        <w:rPr>
          <w:i/>
          <w:iCs/>
        </w:rPr>
        <w:t xml:space="preserve">de </w:t>
      </w:r>
      <w:r w:rsidRPr="00090906">
        <w:rPr>
          <w:i/>
          <w:iCs/>
        </w:rPr>
        <w:t>naam/mailadres/telefoonnummer/werkplek]</w:t>
      </w:r>
    </w:p>
    <w:p w14:paraId="43EBC490" w14:textId="77777777" w:rsidR="00090906" w:rsidRDefault="00090906" w:rsidP="00090906"/>
    <w:p w14:paraId="46E09B09" w14:textId="77777777" w:rsidR="00090906" w:rsidRDefault="00090906" w:rsidP="00090906"/>
    <w:p w14:paraId="31A87021" w14:textId="77777777" w:rsidR="00090906" w:rsidRPr="00090906" w:rsidRDefault="00090906" w:rsidP="00090906">
      <w:pPr>
        <w:pStyle w:val="Kop2"/>
      </w:pPr>
      <w:r w:rsidRPr="00090906">
        <w:t>Bericht 3: Doe een test en werk aan je ontwikkeling!</w:t>
      </w:r>
    </w:p>
    <w:p w14:paraId="25E25CE2" w14:textId="221FD22F" w:rsidR="00090906" w:rsidRDefault="00090906" w:rsidP="00090906">
      <w:r>
        <w:t>Je weet wel dat je verder wilt</w:t>
      </w:r>
      <w:r>
        <w:t xml:space="preserve"> komen</w:t>
      </w:r>
      <w:r>
        <w:t xml:space="preserve">, maar niet zo goed </w:t>
      </w:r>
      <w:r>
        <w:t>hoe</w:t>
      </w:r>
      <w:r>
        <w:t xml:space="preserve"> dan. Een opleiding of </w:t>
      </w:r>
      <w:r>
        <w:t xml:space="preserve">een </w:t>
      </w:r>
      <w:r>
        <w:t xml:space="preserve">andere functie? Werken met andere collega’s? Met </w:t>
      </w:r>
      <w:r>
        <w:t xml:space="preserve">de </w:t>
      </w:r>
      <w:r>
        <w:t xml:space="preserve">tests en opdrachten </w:t>
      </w:r>
      <w:r>
        <w:t xml:space="preserve">van Transvorm Loopbaan Portal </w:t>
      </w:r>
      <w:r>
        <w:t>ontdek je wie je bent, wat je talenten en doelen zijn en wat je werk voor jou betekent.</w:t>
      </w:r>
    </w:p>
    <w:p w14:paraId="78121B19" w14:textId="77777777" w:rsidR="00090906" w:rsidRDefault="00090906" w:rsidP="00090906"/>
    <w:p w14:paraId="69A6757B" w14:textId="77777777" w:rsidR="00090906" w:rsidRDefault="00090906" w:rsidP="00090906">
      <w:r>
        <w:t xml:space="preserve">Blink! </w:t>
      </w:r>
    </w:p>
    <w:p w14:paraId="31F5E300" w14:textId="77777777" w:rsidR="00090906" w:rsidRDefault="00090906" w:rsidP="00090906"/>
    <w:p w14:paraId="41123F62" w14:textId="77777777" w:rsidR="00090906" w:rsidRDefault="00090906" w:rsidP="00090906">
      <w:r>
        <w:t>Met de Transvorm Loopbaan Portal werk je aan persoonlijke ontwikkeling. Daarmee vind je de kansen voor je loopbaan en heb je onderwerpen voor je gesprek met een (loopbaan)coach.</w:t>
      </w:r>
    </w:p>
    <w:p w14:paraId="741657E8" w14:textId="77777777" w:rsidR="00090906" w:rsidRDefault="00090906" w:rsidP="00090906"/>
    <w:p w14:paraId="61D8B8AF" w14:textId="570C14F2" w:rsidR="00CC7F06" w:rsidRPr="009B305A" w:rsidRDefault="00090906" w:rsidP="00090906">
      <w:r>
        <w:t>Meer over Transvorm Loopbaan Portal</w:t>
      </w:r>
      <w:r>
        <w:t xml:space="preserve"> [</w:t>
      </w:r>
      <w:r w:rsidRPr="00090906">
        <w:t>https://www.transvormloopbaanportal.nl/</w:t>
      </w:r>
      <w:r>
        <w:t>]</w:t>
      </w:r>
      <w:r w:rsidR="00214FF5">
        <w:br w:type="page"/>
      </w:r>
    </w:p>
    <w:sectPr w:rsidR="00CC7F06" w:rsidRPr="009B305A" w:rsidSect="00214FF5">
      <w:headerReference w:type="default" r:id="rId9"/>
      <w:headerReference w:type="first" r:id="rId10"/>
      <w:pgSz w:w="11906" w:h="16838"/>
      <w:pgMar w:top="3119" w:right="1701" w:bottom="1701" w:left="1701" w:header="737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DC3135" w14:textId="77777777" w:rsidR="00090906" w:rsidRDefault="00090906" w:rsidP="00A979E1">
      <w:pPr>
        <w:spacing w:line="240" w:lineRule="auto"/>
      </w:pPr>
      <w:r>
        <w:separator/>
      </w:r>
    </w:p>
  </w:endnote>
  <w:endnote w:type="continuationSeparator" w:id="0">
    <w:p w14:paraId="23F8BA22" w14:textId="77777777" w:rsidR="00090906" w:rsidRDefault="00090906" w:rsidP="00A979E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643E8F2-3AFD-47B8-9B25-85ED6068068A}"/>
    <w:embedBold r:id="rId2" w:fontKey="{1ED1A49A-57C5-4827-9DA4-B1839F153B2E}"/>
    <w:embedItalic r:id="rId3" w:fontKey="{621DA2F7-EA64-41C7-B518-A10951F5319C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4" w:fontKey="{8EC6368D-A825-408E-9CC3-F5AB12818E6E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5" w:fontKey="{E9BACECB-4F67-47EE-8046-C9C2DDB80BE0}"/>
    <w:embedItalic r:id="rId6" w:fontKey="{A2B134DF-C906-4EAB-AEEF-D4FE8FF2D4D6}"/>
  </w:font>
  <w:font w:name="Parkinsans">
    <w:altName w:val="Calibri"/>
    <w:charset w:val="00"/>
    <w:family w:val="auto"/>
    <w:pitch w:val="variable"/>
    <w:sig w:usb0="A00000AF" w:usb1="4000204A" w:usb2="00000000" w:usb3="00000000" w:csb0="00000093" w:csb1="00000000"/>
  </w:font>
  <w:font w:name="Aktiv Grotesk Light">
    <w:altName w:val="Mangal"/>
    <w:panose1 w:val="020B0404020202020204"/>
    <w:charset w:val="00"/>
    <w:family w:val="swiss"/>
    <w:pitch w:val="variable"/>
    <w:sig w:usb0="E100AAFF" w:usb1="D000FFFB" w:usb2="00000028" w:usb3="00000000" w:csb0="000101FF" w:csb1="00000000"/>
    <w:embedRegular r:id="rId7" w:fontKey="{9C9FE6A8-6D1A-436B-A761-B13804A5403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653686" w14:textId="77777777" w:rsidR="00090906" w:rsidRDefault="00090906" w:rsidP="00A979E1">
      <w:pPr>
        <w:spacing w:line="240" w:lineRule="auto"/>
      </w:pPr>
      <w:r>
        <w:separator/>
      </w:r>
    </w:p>
  </w:footnote>
  <w:footnote w:type="continuationSeparator" w:id="0">
    <w:p w14:paraId="7C3E93C4" w14:textId="77777777" w:rsidR="00090906" w:rsidRDefault="00090906" w:rsidP="00A979E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ACC8C" w14:textId="77777777" w:rsidR="00214FF5" w:rsidRDefault="00A93D21">
    <w:pPr>
      <w:pStyle w:val="Koptekst"/>
    </w:pPr>
    <w:r>
      <w:rPr>
        <w:noProof/>
      </w:rPr>
      <w:drawing>
        <wp:anchor distT="0" distB="0" distL="114300" distR="114300" simplePos="0" relativeHeight="251663871" behindDoc="0" locked="0" layoutInCell="1" allowOverlap="1" wp14:anchorId="443A403F" wp14:editId="514B1531">
          <wp:simplePos x="0" y="0"/>
          <wp:positionH relativeFrom="page">
            <wp:posOffset>1079500</wp:posOffset>
          </wp:positionH>
          <wp:positionV relativeFrom="page">
            <wp:posOffset>541223</wp:posOffset>
          </wp:positionV>
          <wp:extent cx="1260000" cy="532394"/>
          <wp:effectExtent l="0" t="0" r="0" b="1270"/>
          <wp:wrapNone/>
          <wp:docPr id="1301356284" name="Graphic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1356284" name="Graphic 7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60000" cy="5323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40EC0" w14:textId="77777777" w:rsidR="00214FF5" w:rsidRDefault="00104062">
    <w:pPr>
      <w:pStyle w:val="Koptekst"/>
    </w:pPr>
    <w:r>
      <w:rPr>
        <w:noProof/>
      </w:rPr>
      <w:drawing>
        <wp:anchor distT="0" distB="0" distL="114300" distR="114300" simplePos="0" relativeHeight="251661823" behindDoc="0" locked="0" layoutInCell="1" allowOverlap="1" wp14:anchorId="4A190646" wp14:editId="75F17D8E">
          <wp:simplePos x="0" y="0"/>
          <wp:positionH relativeFrom="page">
            <wp:posOffset>1077059</wp:posOffset>
          </wp:positionH>
          <wp:positionV relativeFrom="page">
            <wp:posOffset>541020</wp:posOffset>
          </wp:positionV>
          <wp:extent cx="1637802" cy="810000"/>
          <wp:effectExtent l="0" t="0" r="635" b="3175"/>
          <wp:wrapNone/>
          <wp:docPr id="1224894667" name="Graphic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894667" name="Graphic 6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802" cy="81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3B3993"/>
    <w:multiLevelType w:val="hybridMultilevel"/>
    <w:tmpl w:val="A386E718"/>
    <w:lvl w:ilvl="0" w:tplc="91E2115A">
      <w:start w:val="1"/>
      <w:numFmt w:val="bullet"/>
      <w:pStyle w:val="Opsomming"/>
      <w:lvlText w:val=""/>
      <w:lvlJc w:val="left"/>
      <w:pPr>
        <w:ind w:left="142" w:hanging="142"/>
      </w:pPr>
      <w:rPr>
        <w:rFonts w:ascii="Symbol" w:hAnsi="Symbol" w:hint="default"/>
        <w:color w:val="222222" w:themeColor="text2"/>
        <w:position w:val="4"/>
        <w:sz w:val="1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CB46DB"/>
    <w:multiLevelType w:val="multilevel"/>
    <w:tmpl w:val="D2B87DBC"/>
    <w:styleLink w:val="Huidigelijst1"/>
    <w:lvl w:ilvl="0">
      <w:start w:val="1"/>
      <w:numFmt w:val="bullet"/>
      <w:lvlText w:val="&gt;"/>
      <w:lvlJc w:val="left"/>
      <w:pPr>
        <w:ind w:left="720" w:hanging="360"/>
      </w:pPr>
      <w:rPr>
        <w:rFonts w:ascii="Calibri" w:hAnsi="Calibri" w:hint="default"/>
        <w:color w:val="F16B80" w:themeColor="accent1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590705"/>
    <w:multiLevelType w:val="hybridMultilevel"/>
    <w:tmpl w:val="59F6C5A4"/>
    <w:lvl w:ilvl="0" w:tplc="B69CFD9E">
      <w:start w:val="1"/>
      <w:numFmt w:val="bullet"/>
      <w:lvlText w:val="g"/>
      <w:lvlJc w:val="left"/>
      <w:pPr>
        <w:ind w:left="360" w:hanging="360"/>
      </w:pPr>
      <w:rPr>
        <w:rFonts w:ascii="Webdings" w:hAnsi="Webdings" w:hint="default"/>
        <w:color w:val="F16B80" w:themeColor="accent1"/>
        <w:sz w:val="18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7A80650"/>
    <w:multiLevelType w:val="multilevel"/>
    <w:tmpl w:val="268C37E8"/>
    <w:styleLink w:val="Huidigelijst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 w:themeColor="text1"/>
        <w:sz w:val="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C292D"/>
    <w:multiLevelType w:val="multilevel"/>
    <w:tmpl w:val="049AEE4E"/>
    <w:styleLink w:val="Huidigelijst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 w:themeColor="text1"/>
        <w:sz w:val="15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41318A"/>
    <w:multiLevelType w:val="multilevel"/>
    <w:tmpl w:val="B6F08648"/>
    <w:styleLink w:val="Huidigelijst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 w:themeColor="text1"/>
        <w:sz w:val="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BC079F"/>
    <w:multiLevelType w:val="multilevel"/>
    <w:tmpl w:val="340638BA"/>
    <w:styleLink w:val="Huidigelij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16B80" w:themeColor="accent1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9D2590"/>
    <w:multiLevelType w:val="multilevel"/>
    <w:tmpl w:val="D3DEA2BC"/>
    <w:styleLink w:val="Huidigelijst3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 w:themeColor="text1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882F59"/>
    <w:multiLevelType w:val="multilevel"/>
    <w:tmpl w:val="0413001D"/>
    <w:styleLink w:val="Huidigelijst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840462296">
    <w:abstractNumId w:val="0"/>
  </w:num>
  <w:num w:numId="2" w16cid:durableId="1091194919">
    <w:abstractNumId w:val="2"/>
  </w:num>
  <w:num w:numId="3" w16cid:durableId="94134360">
    <w:abstractNumId w:val="1"/>
  </w:num>
  <w:num w:numId="4" w16cid:durableId="456141986">
    <w:abstractNumId w:val="6"/>
  </w:num>
  <w:num w:numId="5" w16cid:durableId="810631064">
    <w:abstractNumId w:val="7"/>
  </w:num>
  <w:num w:numId="6" w16cid:durableId="750615161">
    <w:abstractNumId w:val="5"/>
  </w:num>
  <w:num w:numId="7" w16cid:durableId="1822649316">
    <w:abstractNumId w:val="4"/>
  </w:num>
  <w:num w:numId="8" w16cid:durableId="1785689400">
    <w:abstractNumId w:val="3"/>
  </w:num>
  <w:num w:numId="9" w16cid:durableId="54618106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906"/>
    <w:rsid w:val="00020FBD"/>
    <w:rsid w:val="00044C1B"/>
    <w:rsid w:val="0006009F"/>
    <w:rsid w:val="00090906"/>
    <w:rsid w:val="000F4D59"/>
    <w:rsid w:val="00104062"/>
    <w:rsid w:val="00137341"/>
    <w:rsid w:val="00141403"/>
    <w:rsid w:val="00141E5B"/>
    <w:rsid w:val="001553A8"/>
    <w:rsid w:val="001A21CE"/>
    <w:rsid w:val="00214FF5"/>
    <w:rsid w:val="00246BF8"/>
    <w:rsid w:val="00256F0C"/>
    <w:rsid w:val="00280D33"/>
    <w:rsid w:val="002D1FC4"/>
    <w:rsid w:val="00307C9A"/>
    <w:rsid w:val="00402F31"/>
    <w:rsid w:val="004B5777"/>
    <w:rsid w:val="004B68D8"/>
    <w:rsid w:val="0053787C"/>
    <w:rsid w:val="005B109F"/>
    <w:rsid w:val="005B2C97"/>
    <w:rsid w:val="005F2DD5"/>
    <w:rsid w:val="0062428F"/>
    <w:rsid w:val="007D6F0C"/>
    <w:rsid w:val="007E0082"/>
    <w:rsid w:val="008400F7"/>
    <w:rsid w:val="00893D12"/>
    <w:rsid w:val="008B5232"/>
    <w:rsid w:val="008C0C77"/>
    <w:rsid w:val="00952677"/>
    <w:rsid w:val="009B305A"/>
    <w:rsid w:val="00A93D21"/>
    <w:rsid w:val="00A979E1"/>
    <w:rsid w:val="00AA1AA1"/>
    <w:rsid w:val="00AB43A0"/>
    <w:rsid w:val="00B67BED"/>
    <w:rsid w:val="00B83630"/>
    <w:rsid w:val="00B927CD"/>
    <w:rsid w:val="00BD71FB"/>
    <w:rsid w:val="00BD7401"/>
    <w:rsid w:val="00BE1670"/>
    <w:rsid w:val="00C21D19"/>
    <w:rsid w:val="00C41020"/>
    <w:rsid w:val="00C601B5"/>
    <w:rsid w:val="00CC7F06"/>
    <w:rsid w:val="00D81EC2"/>
    <w:rsid w:val="00DB7FAE"/>
    <w:rsid w:val="00DD6500"/>
    <w:rsid w:val="00DE5909"/>
    <w:rsid w:val="00F46874"/>
    <w:rsid w:val="00FE6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B9447D"/>
  <w15:chartTrackingRefBased/>
  <w15:docId w15:val="{EE56D931-391C-4057-82C9-1F7D43DFBF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4" w:qFormat="1"/>
    <w:lsdException w:name="heading 2" w:semiHidden="1" w:uiPriority="5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9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41E5B"/>
    <w:pPr>
      <w:spacing w:after="0" w:line="280" w:lineRule="atLeast"/>
    </w:pPr>
    <w:rPr>
      <w:rFonts w:ascii="Open Sans" w:hAnsi="Open Sans"/>
      <w:color w:val="222222" w:themeColor="text2"/>
      <w:sz w:val="20"/>
      <w:lang w:val="nl-NL"/>
    </w:rPr>
  </w:style>
  <w:style w:type="paragraph" w:styleId="Kop1">
    <w:name w:val="heading 1"/>
    <w:basedOn w:val="Standaard"/>
    <w:next w:val="Standaard"/>
    <w:link w:val="Kop1Char"/>
    <w:uiPriority w:val="4"/>
    <w:qFormat/>
    <w:rsid w:val="00020FBD"/>
    <w:pPr>
      <w:keepNext/>
      <w:keepLines/>
      <w:spacing w:before="80" w:after="300" w:line="280" w:lineRule="exact"/>
      <w:outlineLvl w:val="0"/>
    </w:pPr>
    <w:rPr>
      <w:rFonts w:ascii="Parkinsans" w:eastAsiaTheme="majorEastAsia" w:hAnsi="Parkinsans" w:cstheme="majorBidi"/>
      <w:b/>
      <w:color w:val="F16B80" w:themeColor="accent1"/>
      <w:sz w:val="30"/>
      <w:szCs w:val="32"/>
    </w:rPr>
  </w:style>
  <w:style w:type="paragraph" w:styleId="Kop2">
    <w:name w:val="heading 2"/>
    <w:aliases w:val="Zwart"/>
    <w:basedOn w:val="Standaard"/>
    <w:next w:val="Standaard"/>
    <w:link w:val="Kop2Char"/>
    <w:uiPriority w:val="5"/>
    <w:qFormat/>
    <w:rsid w:val="00090906"/>
    <w:pPr>
      <w:keepNext/>
      <w:keepLines/>
      <w:spacing w:line="280" w:lineRule="exact"/>
      <w:outlineLvl w:val="1"/>
    </w:pPr>
    <w:rPr>
      <w:rFonts w:ascii="Parkinsans" w:eastAsiaTheme="majorEastAsia" w:hAnsi="Parkinsans" w:cstheme="majorBidi"/>
      <w:b/>
      <w:sz w:val="24"/>
      <w:szCs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Citaat">
    <w:name w:val="Quote"/>
    <w:basedOn w:val="Standaard"/>
    <w:next w:val="Standaard"/>
    <w:link w:val="CitaatChar"/>
    <w:uiPriority w:val="9"/>
    <w:rsid w:val="00020FBD"/>
    <w:pPr>
      <w:spacing w:before="260" w:after="260" w:line="400" w:lineRule="exact"/>
      <w:ind w:right="3402"/>
    </w:pPr>
    <w:rPr>
      <w:rFonts w:ascii="Parkinsans" w:hAnsi="Parkinsans"/>
      <w:sz w:val="36"/>
      <w:szCs w:val="36"/>
    </w:rPr>
  </w:style>
  <w:style w:type="character" w:customStyle="1" w:styleId="CitaatChar">
    <w:name w:val="Citaat Char"/>
    <w:basedOn w:val="Standaardalinea-lettertype"/>
    <w:link w:val="Citaat"/>
    <w:uiPriority w:val="9"/>
    <w:rsid w:val="00020FBD"/>
    <w:rPr>
      <w:rFonts w:ascii="Parkinsans" w:hAnsi="Parkinsans"/>
      <w:color w:val="000000" w:themeColor="text1"/>
      <w:sz w:val="36"/>
      <w:szCs w:val="36"/>
      <w:lang w:val="nl-NL"/>
    </w:rPr>
  </w:style>
  <w:style w:type="character" w:customStyle="1" w:styleId="Kop1Char">
    <w:name w:val="Kop 1 Char"/>
    <w:basedOn w:val="Standaardalinea-lettertype"/>
    <w:link w:val="Kop1"/>
    <w:uiPriority w:val="4"/>
    <w:rsid w:val="00020FBD"/>
    <w:rPr>
      <w:rFonts w:ascii="Parkinsans" w:eastAsiaTheme="majorEastAsia" w:hAnsi="Parkinsans" w:cstheme="majorBidi"/>
      <w:b/>
      <w:color w:val="F16B80" w:themeColor="accent1"/>
      <w:sz w:val="30"/>
      <w:szCs w:val="32"/>
      <w:lang w:val="nl-NL"/>
    </w:rPr>
  </w:style>
  <w:style w:type="character" w:customStyle="1" w:styleId="Kop2Char">
    <w:name w:val="Kop 2 Char"/>
    <w:aliases w:val="Zwart Char"/>
    <w:basedOn w:val="Standaardalinea-lettertype"/>
    <w:link w:val="Kop2"/>
    <w:uiPriority w:val="5"/>
    <w:rsid w:val="00090906"/>
    <w:rPr>
      <w:rFonts w:ascii="Parkinsans" w:eastAsiaTheme="majorEastAsia" w:hAnsi="Parkinsans" w:cstheme="majorBidi"/>
      <w:b/>
      <w:color w:val="222222" w:themeColor="text2"/>
      <w:sz w:val="24"/>
      <w:szCs w:val="24"/>
      <w:lang w:val="nl-NL"/>
    </w:rPr>
  </w:style>
  <w:style w:type="paragraph" w:customStyle="1" w:styleId="Kop20">
    <w:name w:val="Kop2"/>
    <w:aliases w:val="Roze"/>
    <w:basedOn w:val="Standaard"/>
    <w:next w:val="Standaard"/>
    <w:uiPriority w:val="6"/>
    <w:qFormat/>
    <w:rsid w:val="00020FBD"/>
    <w:pPr>
      <w:spacing w:line="280" w:lineRule="exact"/>
    </w:pPr>
    <w:rPr>
      <w:rFonts w:ascii="Parkinsans" w:hAnsi="Parkinsans"/>
      <w:b/>
      <w:color w:val="F16B80" w:themeColor="accent1"/>
    </w:rPr>
  </w:style>
  <w:style w:type="numbering" w:customStyle="1" w:styleId="Huidigelijst1">
    <w:name w:val="Huidige lijst1"/>
    <w:uiPriority w:val="99"/>
    <w:rsid w:val="00044C1B"/>
    <w:pPr>
      <w:numPr>
        <w:numId w:val="3"/>
      </w:numPr>
    </w:pPr>
  </w:style>
  <w:style w:type="paragraph" w:customStyle="1" w:styleId="Opsomming">
    <w:name w:val="Opsomming"/>
    <w:basedOn w:val="Standaard"/>
    <w:uiPriority w:val="7"/>
    <w:qFormat/>
    <w:rsid w:val="00141E5B"/>
    <w:pPr>
      <w:numPr>
        <w:numId w:val="1"/>
      </w:numPr>
    </w:pPr>
  </w:style>
  <w:style w:type="paragraph" w:styleId="Lijstalinea">
    <w:name w:val="List Paragraph"/>
    <w:basedOn w:val="Standaard"/>
    <w:uiPriority w:val="34"/>
    <w:semiHidden/>
    <w:qFormat/>
    <w:rsid w:val="004B68D8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semiHidden/>
    <w:rsid w:val="00A979E1"/>
    <w:pPr>
      <w:tabs>
        <w:tab w:val="center" w:pos="4536"/>
        <w:tab w:val="right" w:pos="9072"/>
      </w:tabs>
      <w:spacing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137341"/>
    <w:rPr>
      <w:lang w:val="nl-NL"/>
    </w:rPr>
  </w:style>
  <w:style w:type="paragraph" w:styleId="Voettekst">
    <w:name w:val="footer"/>
    <w:basedOn w:val="Standaard"/>
    <w:link w:val="VoettekstChar"/>
    <w:uiPriority w:val="99"/>
    <w:semiHidden/>
    <w:rsid w:val="001553A8"/>
    <w:pPr>
      <w:tabs>
        <w:tab w:val="center" w:pos="4536"/>
        <w:tab w:val="right" w:pos="9072"/>
      </w:tabs>
      <w:spacing w:line="220" w:lineRule="atLeast"/>
    </w:pPr>
    <w:rPr>
      <w:rFonts w:ascii="Aktiv Grotesk Light" w:hAnsi="Aktiv Grotesk Light"/>
      <w:sz w:val="16"/>
    </w:rPr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1553A8"/>
    <w:rPr>
      <w:rFonts w:ascii="Aktiv Grotesk Light" w:hAnsi="Aktiv Grotesk Light"/>
      <w:color w:val="000000" w:themeColor="text1"/>
      <w:sz w:val="16"/>
      <w:lang w:val="nl-NL"/>
    </w:rPr>
  </w:style>
  <w:style w:type="character" w:styleId="Tekstvantijdelijkeaanduiding">
    <w:name w:val="Placeholder Text"/>
    <w:basedOn w:val="Standaardalinea-lettertype"/>
    <w:uiPriority w:val="99"/>
    <w:semiHidden/>
    <w:rsid w:val="001553A8"/>
    <w:rPr>
      <w:color w:val="808080"/>
    </w:rPr>
  </w:style>
  <w:style w:type="numbering" w:customStyle="1" w:styleId="Huidigelijst2">
    <w:name w:val="Huidige lijst2"/>
    <w:uiPriority w:val="99"/>
    <w:rsid w:val="00044C1B"/>
    <w:pPr>
      <w:numPr>
        <w:numId w:val="4"/>
      </w:numPr>
    </w:pPr>
  </w:style>
  <w:style w:type="numbering" w:customStyle="1" w:styleId="Huidigelijst3">
    <w:name w:val="Huidige lijst3"/>
    <w:uiPriority w:val="99"/>
    <w:rsid w:val="00044C1B"/>
    <w:pPr>
      <w:numPr>
        <w:numId w:val="5"/>
      </w:numPr>
    </w:pPr>
  </w:style>
  <w:style w:type="numbering" w:customStyle="1" w:styleId="Huidigelijst4">
    <w:name w:val="Huidige lijst4"/>
    <w:uiPriority w:val="99"/>
    <w:rsid w:val="00044C1B"/>
    <w:pPr>
      <w:numPr>
        <w:numId w:val="6"/>
      </w:numPr>
    </w:pPr>
  </w:style>
  <w:style w:type="numbering" w:customStyle="1" w:styleId="Huidigelijst5">
    <w:name w:val="Huidige lijst5"/>
    <w:uiPriority w:val="99"/>
    <w:rsid w:val="00FE612E"/>
    <w:pPr>
      <w:numPr>
        <w:numId w:val="7"/>
      </w:numPr>
    </w:pPr>
  </w:style>
  <w:style w:type="numbering" w:customStyle="1" w:styleId="Huidigelijst6">
    <w:name w:val="Huidige lijst6"/>
    <w:uiPriority w:val="99"/>
    <w:rsid w:val="00FE612E"/>
    <w:pPr>
      <w:numPr>
        <w:numId w:val="8"/>
      </w:numPr>
    </w:pPr>
  </w:style>
  <w:style w:type="numbering" w:customStyle="1" w:styleId="Huidigelijst7">
    <w:name w:val="Huidige lijst7"/>
    <w:uiPriority w:val="99"/>
    <w:rsid w:val="00141E5B"/>
    <w:pPr>
      <w:numPr>
        <w:numId w:val="9"/>
      </w:numPr>
    </w:pPr>
  </w:style>
  <w:style w:type="character" w:styleId="Hyperlink">
    <w:name w:val="Hyperlink"/>
    <w:basedOn w:val="Standaardalinea-lettertype"/>
    <w:uiPriority w:val="99"/>
    <w:unhideWhenUsed/>
    <w:rsid w:val="00090906"/>
    <w:rPr>
      <w:color w:val="467886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0909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transvorm.org/over-transvorm/kennisdomeinen/kennisdomein-2-loopbaan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inEberson\AppData\Local\Temp\19c437a4-f036-4d66-bd47-406968753b0e_hidrive_share_sp2fgrxq.zip.b0e\2026002%20TRA%20Word%20sjabloon%20Blink!_1.dotx" TargetMode="External"/></Relationships>
</file>

<file path=word/theme/theme1.xml><?xml version="1.0" encoding="utf-8"?>
<a:theme xmlns:a="http://schemas.openxmlformats.org/drawingml/2006/main" name="transvorm">
  <a:themeElements>
    <a:clrScheme name="Blink!">
      <a:dk1>
        <a:srgbClr val="000000"/>
      </a:dk1>
      <a:lt1>
        <a:srgbClr val="FFFFFF"/>
      </a:lt1>
      <a:dk2>
        <a:srgbClr val="222222"/>
      </a:dk2>
      <a:lt2>
        <a:srgbClr val="FFFFFF"/>
      </a:lt2>
      <a:accent1>
        <a:srgbClr val="F16B80"/>
      </a:accent1>
      <a:accent2>
        <a:srgbClr val="564686"/>
      </a:accent2>
      <a:accent3>
        <a:srgbClr val="61164B"/>
      </a:accent3>
      <a:accent4>
        <a:srgbClr val="E2AEAE"/>
      </a:accent4>
      <a:accent5>
        <a:srgbClr val="CDB791"/>
      </a:accent5>
      <a:accent6>
        <a:srgbClr val="F5C800"/>
      </a:accent6>
      <a:hlink>
        <a:srgbClr val="467886"/>
      </a:hlink>
      <a:folHlink>
        <a:srgbClr val="96607D"/>
      </a:folHlink>
    </a:clrScheme>
    <a:fontScheme name="transvorm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EB565E4-07DA-0F42-AF37-746399153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2026002 TRA Word sjabloon Blink!_1</Template>
  <TotalTime>20</TotalTime>
  <Pages>3</Pages>
  <Words>391</Words>
  <Characters>2371</Characters>
  <Application>Microsoft Office Word</Application>
  <DocSecurity>0</DocSecurity>
  <Lines>53</Lines>
  <Paragraphs>29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Hein Eberson</dc:creator>
  <cp:keywords/>
  <dc:description/>
  <cp:lastModifiedBy>Hein Eberson</cp:lastModifiedBy>
  <cp:revision>13</cp:revision>
  <dcterms:created xsi:type="dcterms:W3CDTF">2026-03-10T09:32:00Z</dcterms:created>
  <dcterms:modified xsi:type="dcterms:W3CDTF">2026-03-10T09:53:00Z</dcterms:modified>
</cp:coreProperties>
</file>